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E6" w:rsidRPr="00BE7EF8" w:rsidRDefault="00C03BE6" w:rsidP="00BE7EF8">
      <w:pPr>
        <w:jc w:val="both"/>
        <w:rPr>
          <w:b/>
          <w:u w:val="single"/>
        </w:rPr>
      </w:pPr>
      <w:r w:rsidRPr="00BE7EF8">
        <w:rPr>
          <w:b/>
          <w:u w:val="single"/>
        </w:rPr>
        <w:t>Закон РФ от 07.02.1992 N 2300-1 (ред. от 05.05.2014) "О защите прав потребителей" (с изм. и доп., вступ. в силу с 01.07.2014)</w:t>
      </w:r>
    </w:p>
    <w:p w:rsidR="00C03BE6" w:rsidRPr="00D73F67" w:rsidRDefault="00C03BE6" w:rsidP="00BE7EF8">
      <w:pPr>
        <w:jc w:val="both"/>
      </w:pPr>
      <w:r w:rsidRPr="00D73F67">
        <w:rPr>
          <w:b/>
        </w:rPr>
        <w:t xml:space="preserve">ЦИТАТА: </w:t>
      </w:r>
      <w:r w:rsidRPr="00BE7EF8">
        <w:rPr>
          <w:b/>
        </w:rPr>
        <w:t xml:space="preserve">Статья 16, пункт 2. </w:t>
      </w:r>
      <w:r w:rsidRPr="00BE7EF8">
        <w:rPr>
          <w:i/>
        </w:rPr>
        <w:t>Запрещается обусловливать приобретение одних товаров (работ, услуг) обязательным приобретением иных товаров (работ, услуг). Убытки, причиненные потребителю вследствие нарушения его права на свободный выбор товаров (работ, услуг), возмещаются продавцом (исполнителем) в полном объеме.</w:t>
      </w:r>
    </w:p>
    <w:p w:rsidR="00C03BE6" w:rsidRDefault="00C03BE6" w:rsidP="00BE7EF8">
      <w:pPr>
        <w:jc w:val="both"/>
      </w:pPr>
      <w:r w:rsidRPr="00D73F67">
        <w:t>Вместе с тем</w:t>
      </w:r>
      <w:r>
        <w:t>,</w:t>
      </w:r>
      <w:r w:rsidRPr="00D73F67">
        <w:t xml:space="preserve"> обязанность гражданина по заключению иных сопутствующих ОСАГО договоров, в том числе добровольного страхования автогражданской ответственности и (или) страхования от несчастного случая действующим законодательством </w:t>
      </w:r>
      <w:r w:rsidRPr="00BE7EF8">
        <w:rPr>
          <w:b/>
          <w:u w:val="single"/>
        </w:rPr>
        <w:t>не предусмотрена</w:t>
      </w:r>
      <w:r w:rsidRPr="00D73F67">
        <w:t xml:space="preserve">. </w:t>
      </w:r>
    </w:p>
    <w:p w:rsidR="00C03BE6" w:rsidRDefault="00C03BE6" w:rsidP="00BE7EF8">
      <w:pPr>
        <w:jc w:val="both"/>
      </w:pPr>
      <w:r w:rsidRPr="00D73F67">
        <w:t xml:space="preserve">Напротив, исходя из положений </w:t>
      </w:r>
      <w:r w:rsidRPr="00BE7EF8">
        <w:rPr>
          <w:b/>
        </w:rPr>
        <w:t>пункта 5 статьи 4 закона об</w:t>
      </w:r>
      <w:r>
        <w:t xml:space="preserve"> </w:t>
      </w:r>
      <w:r w:rsidRPr="00BE7EF8">
        <w:rPr>
          <w:b/>
          <w:u w:val="single"/>
        </w:rPr>
        <w:t>«Обязательном страховании гражданской ответственности владельцев транспортных средств»</w:t>
      </w:r>
      <w:r w:rsidRPr="00D73F67">
        <w:t xml:space="preserve">, при ОСАГО иные виды договоров страхования могут заключаться исключительно на добровольной основе. </w:t>
      </w:r>
    </w:p>
    <w:p w:rsidR="00C03BE6" w:rsidRPr="00D73F67" w:rsidRDefault="00C03BE6" w:rsidP="00BE7EF8">
      <w:pPr>
        <w:jc w:val="both"/>
      </w:pPr>
      <w:r w:rsidRPr="00D73F67">
        <w:t>Более того, обязанность водителя автомобиля страховать свою жизнь и здоровье (страхование от несчастного случая) в принципе не может быть возложена на него по закону (</w:t>
      </w:r>
      <w:r>
        <w:t xml:space="preserve">это противоречит </w:t>
      </w:r>
      <w:r w:rsidRPr="00BE7EF8">
        <w:rPr>
          <w:b/>
          <w:u w:val="single"/>
        </w:rPr>
        <w:t>ст. 935 Гражданского кодекса РФ</w:t>
      </w:r>
      <w:r w:rsidRPr="00D73F67">
        <w:t>).</w:t>
      </w:r>
    </w:p>
    <w:p w:rsidR="00C03BE6" w:rsidRPr="00BE7EF8" w:rsidRDefault="00C03BE6" w:rsidP="00BE7EF8">
      <w:pPr>
        <w:jc w:val="both"/>
        <w:rPr>
          <w:b/>
          <w:color w:val="FF0000"/>
        </w:rPr>
      </w:pPr>
      <w:r w:rsidRPr="00BE7EF8">
        <w:rPr>
          <w:b/>
          <w:color w:val="FF0000"/>
        </w:rPr>
        <w:t>При указанных обстоятельствах обусловливание заключения договора ОСАГО необходимостью одновременного заключения иных договоров страхования противозаконно и ущемляет право потребителя на свободный выбор услуг.</w:t>
      </w:r>
    </w:p>
    <w:p w:rsidR="00C03BE6" w:rsidRPr="00D73F67" w:rsidRDefault="00C03BE6" w:rsidP="00BE7EF8">
      <w:pPr>
        <w:jc w:val="both"/>
      </w:pPr>
      <w:r w:rsidRPr="00D73F67">
        <w:t>В случае отказа страховой организации от заключения с потребителем договора ОСАГО без приобретения дополнительных страховок</w:t>
      </w:r>
      <w:r>
        <w:t>,</w:t>
      </w:r>
      <w:r w:rsidRPr="00D73F67">
        <w:t xml:space="preserve"> последний вправе обратиться в суд с требованием о понуждении заключить такой договор </w:t>
      </w:r>
      <w:r w:rsidRPr="00BE7EF8">
        <w:rPr>
          <w:b/>
          <w:u w:val="single"/>
        </w:rPr>
        <w:t>(п. 3 ст. 426, п. 4 ст. 445 Г</w:t>
      </w:r>
      <w:r>
        <w:rPr>
          <w:b/>
          <w:u w:val="single"/>
        </w:rPr>
        <w:t>ражданского кодекса</w:t>
      </w:r>
      <w:r w:rsidRPr="00BE7EF8">
        <w:rPr>
          <w:b/>
          <w:u w:val="single"/>
        </w:rPr>
        <w:t xml:space="preserve"> РФ).</w:t>
      </w:r>
    </w:p>
    <w:p w:rsidR="00C03BE6" w:rsidRDefault="00C03BE6" w:rsidP="00BE7EF8">
      <w:pPr>
        <w:jc w:val="both"/>
      </w:pPr>
      <w:r w:rsidRPr="00D73F67">
        <w:t>Данное право продиктовано публичным характером договора ОСАГО (</w:t>
      </w:r>
      <w:r w:rsidRPr="00BE7EF8">
        <w:rPr>
          <w:b/>
          <w:u w:val="single"/>
        </w:rPr>
        <w:t>ст. 1 Закона Обязательном страховании гражданской ответственности владельцев транспортных средств</w:t>
      </w:r>
      <w:r w:rsidRPr="00D73F67">
        <w:t>).</w:t>
      </w:r>
    </w:p>
    <w:p w:rsidR="00C03BE6" w:rsidRPr="00D73F67" w:rsidRDefault="00C03BE6" w:rsidP="00BE7EF8">
      <w:pPr>
        <w:jc w:val="both"/>
      </w:pPr>
      <w:r w:rsidRPr="00D73F67">
        <w:t xml:space="preserve">В силу </w:t>
      </w:r>
      <w:r w:rsidRPr="00BE7EF8">
        <w:rPr>
          <w:b/>
          <w:u w:val="single"/>
        </w:rPr>
        <w:t>статьи 426</w:t>
      </w:r>
      <w:r w:rsidRPr="00D73F67">
        <w:t xml:space="preserve"> </w:t>
      </w:r>
      <w:r w:rsidRPr="00BE7EF8">
        <w:rPr>
          <w:b/>
          <w:u w:val="single"/>
        </w:rPr>
        <w:t>Г</w:t>
      </w:r>
      <w:r>
        <w:rPr>
          <w:b/>
          <w:u w:val="single"/>
        </w:rPr>
        <w:t>ражданского кодекса</w:t>
      </w:r>
      <w:r w:rsidRPr="00BE7EF8">
        <w:rPr>
          <w:b/>
          <w:u w:val="single"/>
        </w:rPr>
        <w:t xml:space="preserve"> РФ</w:t>
      </w:r>
      <w:r>
        <w:rPr>
          <w:b/>
          <w:u w:val="single"/>
        </w:rPr>
        <w:t>,</w:t>
      </w:r>
      <w:r w:rsidRPr="00D73F67">
        <w:t xml:space="preserve"> публичным признается такой договор, обязанность заключить который со стороны коммерческой организации предусмотрена законом.</w:t>
      </w:r>
    </w:p>
    <w:p w:rsidR="00C03BE6" w:rsidRPr="00D73F67" w:rsidRDefault="00C03BE6" w:rsidP="00BE7EF8">
      <w:pPr>
        <w:jc w:val="both"/>
      </w:pPr>
      <w:r w:rsidRPr="00D73F67">
        <w:t>Если же договор ОСАГО по требованию страховой организации и в отсутствие волеизъявления потребителя заключен с одновременным оформлением дополнительных страховых полисов</w:t>
      </w:r>
      <w:r>
        <w:t>,</w:t>
      </w:r>
      <w:r w:rsidRPr="00D73F67">
        <w:t xml:space="preserve"> потребитель вправе на основании </w:t>
      </w:r>
      <w:r w:rsidRPr="00BE7EF8">
        <w:rPr>
          <w:b/>
          <w:u w:val="single"/>
        </w:rPr>
        <w:t>статьи 16 Закона о защите прав потребителей</w:t>
      </w:r>
      <w:r w:rsidRPr="00D73F67">
        <w:t xml:space="preserve"> потребовать от </w:t>
      </w:r>
      <w:r>
        <w:t>С</w:t>
      </w:r>
      <w:r w:rsidRPr="00D73F67">
        <w:t>траховщика полного возмещения причиненных ему в связи с этим убытков.</w:t>
      </w:r>
    </w:p>
    <w:p w:rsidR="00C03BE6" w:rsidRDefault="00C03BE6" w:rsidP="00BE7EF8">
      <w:pPr>
        <w:jc w:val="both"/>
      </w:pPr>
    </w:p>
    <w:sectPr w:rsidR="00C03BE6" w:rsidSect="00C37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3F67"/>
    <w:rsid w:val="004A46BA"/>
    <w:rsid w:val="00BE7EF8"/>
    <w:rsid w:val="00C03BE6"/>
    <w:rsid w:val="00C37BD1"/>
    <w:rsid w:val="00D7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BD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86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341</Words>
  <Characters>1946</Characters>
  <Application>Microsoft Office Word</Application>
  <DocSecurity>0</DocSecurity>
  <Lines>0</Lines>
  <Paragraphs>0</Paragraphs>
  <ScaleCrop>false</ScaleCrop>
  <Company>audi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Елена</dc:creator>
  <cp:keywords/>
  <dc:description/>
  <cp:lastModifiedBy>TRyabikh</cp:lastModifiedBy>
  <cp:revision>2</cp:revision>
  <dcterms:created xsi:type="dcterms:W3CDTF">2014-10-13T11:44:00Z</dcterms:created>
  <dcterms:modified xsi:type="dcterms:W3CDTF">2014-11-10T19:56:00Z</dcterms:modified>
</cp:coreProperties>
</file>